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</w:p>
    <w:p w:rsidR="00D86291" w:rsidRPr="000975DD" w:rsidRDefault="00D86291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35B2CAF2" wp14:editId="2720781D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B6913" w:rsidRDefault="002F2430" w:rsidP="002F2430">
      <w:pPr>
        <w:jc w:val="both"/>
        <w:rPr>
          <w:sz w:val="18"/>
          <w:szCs w:val="18"/>
        </w:rPr>
      </w:pPr>
    </w:p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08628A" w:rsidRPr="001D2840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>PODATKI O PONUJENIH DELAVCIH</w:t>
      </w:r>
    </w:p>
    <w:p w:rsidR="000975DD" w:rsidRPr="001D2840" w:rsidRDefault="00B25FB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2B577B">
        <w:rPr>
          <w:b/>
          <w:color w:val="00B050"/>
          <w:sz w:val="28"/>
          <w:szCs w:val="28"/>
        </w:rPr>
        <w:t xml:space="preserve">javno </w:t>
      </w:r>
      <w:r w:rsidR="0008628A" w:rsidRPr="001D2840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1D2840">
        <w:rPr>
          <w:b/>
          <w:color w:val="00B050"/>
          <w:sz w:val="28"/>
          <w:szCs w:val="28"/>
        </w:rPr>
        <w:t xml:space="preserve"> z oznako</w:t>
      </w:r>
    </w:p>
    <w:p w:rsidR="000975DD" w:rsidRPr="001D2840" w:rsidRDefault="0026329C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bookmarkStart w:id="2" w:name="_GoBack"/>
      <w:bookmarkEnd w:id="2"/>
      <w:r w:rsidR="00CC4EE6" w:rsidRPr="0026329C">
        <w:rPr>
          <w:b/>
          <w:color w:val="00B050"/>
          <w:sz w:val="28"/>
          <w:szCs w:val="28"/>
        </w:rPr>
        <w:t>ONL</w:t>
      </w:r>
      <w:r w:rsidR="000975DD" w:rsidRPr="0026329C">
        <w:rPr>
          <w:b/>
          <w:color w:val="00B050"/>
          <w:sz w:val="28"/>
          <w:szCs w:val="28"/>
        </w:rPr>
        <w:t>-</w:t>
      </w:r>
      <w:r w:rsidR="002B577B" w:rsidRPr="0026329C">
        <w:rPr>
          <w:b/>
          <w:color w:val="00B050"/>
          <w:sz w:val="28"/>
          <w:szCs w:val="28"/>
        </w:rPr>
        <w:t>7</w:t>
      </w:r>
      <w:r w:rsidR="001451F8" w:rsidRPr="0026329C">
        <w:rPr>
          <w:b/>
          <w:color w:val="00B050"/>
          <w:sz w:val="28"/>
          <w:szCs w:val="28"/>
        </w:rPr>
        <w:t>-0</w:t>
      </w:r>
      <w:r w:rsidR="002B577B" w:rsidRPr="0026329C">
        <w:rPr>
          <w:b/>
          <w:color w:val="00B050"/>
          <w:sz w:val="28"/>
          <w:szCs w:val="28"/>
        </w:rPr>
        <w:t>0</w:t>
      </w:r>
      <w:r w:rsidR="00567940" w:rsidRPr="0026329C">
        <w:rPr>
          <w:b/>
          <w:color w:val="00B050"/>
          <w:sz w:val="28"/>
          <w:szCs w:val="28"/>
        </w:rPr>
        <w:t>3</w:t>
      </w:r>
      <w:r w:rsidR="000975DD" w:rsidRPr="0026329C">
        <w:rPr>
          <w:b/>
          <w:color w:val="00B050"/>
          <w:sz w:val="28"/>
          <w:szCs w:val="28"/>
        </w:rPr>
        <w:t>/1</w:t>
      </w:r>
      <w:r w:rsidR="002B577B" w:rsidRPr="0026329C">
        <w:rPr>
          <w:b/>
          <w:color w:val="00B050"/>
          <w:sz w:val="28"/>
          <w:szCs w:val="28"/>
        </w:rPr>
        <w:t>8</w:t>
      </w:r>
      <w:r w:rsidR="000975DD" w:rsidRPr="0026329C">
        <w:rPr>
          <w:b/>
          <w:color w:val="00B050"/>
          <w:sz w:val="28"/>
          <w:szCs w:val="28"/>
        </w:rPr>
        <w:t>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B25FB9" w:rsidRDefault="00B25FB9" w:rsidP="002F2430">
      <w:pPr>
        <w:jc w:val="both"/>
        <w:rPr>
          <w:sz w:val="22"/>
          <w:szCs w:val="22"/>
        </w:rPr>
      </w:pPr>
    </w:p>
    <w:p w:rsidR="0008628A" w:rsidRPr="0008628A" w:rsidRDefault="0008628A" w:rsidP="0008628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134"/>
        <w:gridCol w:w="2268"/>
        <w:gridCol w:w="1843"/>
        <w:gridCol w:w="2410"/>
      </w:tblGrid>
      <w:tr w:rsidR="0008628A" w:rsidRPr="0008628A" w:rsidTr="001D2840">
        <w:trPr>
          <w:trHeight w:val="555"/>
        </w:trPr>
        <w:tc>
          <w:tcPr>
            <w:tcW w:w="3085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Ime in priimek delavca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08628A" w:rsidRPr="0008628A" w:rsidTr="001D2840">
        <w:trPr>
          <w:trHeight w:val="555"/>
        </w:trPr>
        <w:tc>
          <w:tcPr>
            <w:tcW w:w="3085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Stopnja in smer strokovne izobrazbe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4"/>
          </w:p>
        </w:tc>
      </w:tr>
      <w:tr w:rsidR="0008628A" w:rsidRPr="0008628A" w:rsidTr="001D2840">
        <w:trPr>
          <w:trHeight w:val="541"/>
        </w:trPr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Zaposlen pri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08628A" w:rsidRPr="0008628A" w:rsidTr="001D2840">
        <w:trPr>
          <w:trHeight w:val="556"/>
        </w:trPr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Aktivno obvladanje slovenskega jezika </w:t>
            </w:r>
            <w:r w:rsidRPr="0008628A">
              <w:rPr>
                <w:sz w:val="18"/>
                <w:szCs w:val="18"/>
              </w:rPr>
              <w:t>(DA / NE)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08628A" w:rsidRPr="0008628A" w:rsidTr="00BE4A17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Delovne izkušnje v letih: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Skupno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Pri ponudniku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8"/>
          </w:p>
        </w:tc>
      </w:tr>
      <w:tr w:rsidR="002F2ECB" w:rsidRPr="0008628A" w:rsidTr="0092134F">
        <w:trPr>
          <w:trHeight w:val="557"/>
        </w:trPr>
        <w:tc>
          <w:tcPr>
            <w:tcW w:w="1951" w:type="dxa"/>
            <w:vMerge w:val="restart"/>
            <w:shd w:val="clear" w:color="auto" w:fill="C6E6A2"/>
            <w:vAlign w:val="center"/>
          </w:tcPr>
          <w:p w:rsidR="002F2ECB" w:rsidRDefault="002F2ECB" w:rsidP="002B577B">
            <w:pPr>
              <w:pStyle w:val="Glava"/>
              <w:tabs>
                <w:tab w:val="clear" w:pos="4536"/>
                <w:tab w:val="clear" w:pos="9072"/>
              </w:tabs>
              <w:rPr>
                <w:sz w:val="19"/>
                <w:szCs w:val="19"/>
              </w:rPr>
            </w:pPr>
            <w:r w:rsidRPr="00CC4EE6">
              <w:rPr>
                <w:sz w:val="19"/>
                <w:szCs w:val="19"/>
              </w:rPr>
              <w:t>Izkušnje delavca s p</w:t>
            </w:r>
            <w:r w:rsidR="00CC4EE6" w:rsidRPr="00CC4EE6">
              <w:rPr>
                <w:sz w:val="19"/>
                <w:szCs w:val="19"/>
              </w:rPr>
              <w:t>rogramiranjem</w:t>
            </w:r>
            <w:r w:rsidRPr="00CC4EE6">
              <w:rPr>
                <w:sz w:val="19"/>
                <w:szCs w:val="19"/>
              </w:rPr>
              <w:t xml:space="preserve"> </w:t>
            </w:r>
            <w:r w:rsidRPr="00872B2D">
              <w:rPr>
                <w:sz w:val="19"/>
                <w:szCs w:val="19"/>
              </w:rPr>
              <w:t>inf</w:t>
            </w:r>
            <w:r w:rsidR="00CC4EE6" w:rsidRPr="00872B2D">
              <w:rPr>
                <w:sz w:val="19"/>
                <w:szCs w:val="19"/>
              </w:rPr>
              <w:t xml:space="preserve">. </w:t>
            </w:r>
            <w:r w:rsidRPr="00872B2D">
              <w:rPr>
                <w:sz w:val="19"/>
                <w:szCs w:val="19"/>
              </w:rPr>
              <w:t xml:space="preserve">rešitev </w:t>
            </w:r>
            <w:r w:rsidR="00CC4EE6" w:rsidRPr="00872B2D">
              <w:rPr>
                <w:sz w:val="19"/>
                <w:szCs w:val="19"/>
              </w:rPr>
              <w:t>v obliki</w:t>
            </w:r>
            <w:r w:rsidR="00CC4EE6" w:rsidRPr="00CC4EE6">
              <w:rPr>
                <w:b/>
                <w:sz w:val="19"/>
                <w:szCs w:val="19"/>
              </w:rPr>
              <w:t xml:space="preserve"> spletnih </w:t>
            </w:r>
            <w:r w:rsidR="002B577B">
              <w:rPr>
                <w:b/>
                <w:sz w:val="19"/>
                <w:szCs w:val="19"/>
              </w:rPr>
              <w:t xml:space="preserve">storitev </w:t>
            </w:r>
            <w:r w:rsidR="00CC4EE6" w:rsidRPr="00CC4EE6">
              <w:rPr>
                <w:sz w:val="19"/>
                <w:szCs w:val="19"/>
              </w:rPr>
              <w:t xml:space="preserve">z uporabo inf. </w:t>
            </w:r>
            <w:proofErr w:type="spellStart"/>
            <w:r w:rsidR="00CC4EE6" w:rsidRPr="00CC4EE6">
              <w:rPr>
                <w:sz w:val="19"/>
                <w:szCs w:val="19"/>
              </w:rPr>
              <w:t>infrastr</w:t>
            </w:r>
            <w:proofErr w:type="spellEnd"/>
            <w:r w:rsidR="00CC4EE6" w:rsidRPr="00CC4EE6">
              <w:rPr>
                <w:sz w:val="19"/>
                <w:szCs w:val="19"/>
              </w:rPr>
              <w:t xml:space="preserve">. IBM z/OS v </w:t>
            </w:r>
            <w:proofErr w:type="spellStart"/>
            <w:r w:rsidR="00CC4EE6" w:rsidRPr="00CC4EE6">
              <w:rPr>
                <w:sz w:val="19"/>
                <w:szCs w:val="19"/>
              </w:rPr>
              <w:t>sysplex</w:t>
            </w:r>
            <w:proofErr w:type="spellEnd"/>
            <w:r w:rsidR="00CC4EE6" w:rsidRPr="00CC4EE6">
              <w:rPr>
                <w:sz w:val="19"/>
                <w:szCs w:val="19"/>
              </w:rPr>
              <w:t xml:space="preserve"> postavitvi, IBM </w:t>
            </w:r>
            <w:proofErr w:type="spellStart"/>
            <w:r w:rsidR="00CC4EE6" w:rsidRPr="00CC4EE6">
              <w:rPr>
                <w:sz w:val="19"/>
                <w:szCs w:val="19"/>
              </w:rPr>
              <w:t>Websphere</w:t>
            </w:r>
            <w:proofErr w:type="spellEnd"/>
            <w:r w:rsidR="00CC4EE6" w:rsidRPr="00CC4EE6">
              <w:rPr>
                <w:sz w:val="19"/>
                <w:szCs w:val="19"/>
              </w:rPr>
              <w:t xml:space="preserve"> </w:t>
            </w:r>
            <w:proofErr w:type="spellStart"/>
            <w:r w:rsidR="00CC4EE6" w:rsidRPr="00CC4EE6">
              <w:rPr>
                <w:sz w:val="19"/>
                <w:szCs w:val="19"/>
              </w:rPr>
              <w:t>Application</w:t>
            </w:r>
            <w:proofErr w:type="spellEnd"/>
            <w:r w:rsidR="00CC4EE6" w:rsidRPr="00CC4EE6">
              <w:rPr>
                <w:sz w:val="19"/>
                <w:szCs w:val="19"/>
              </w:rPr>
              <w:t xml:space="preserve"> Server v </w:t>
            </w:r>
            <w:proofErr w:type="spellStart"/>
            <w:r w:rsidR="00CC4EE6" w:rsidRPr="00CC4EE6">
              <w:rPr>
                <w:sz w:val="19"/>
                <w:szCs w:val="19"/>
              </w:rPr>
              <w:t>cluster</w:t>
            </w:r>
            <w:proofErr w:type="spellEnd"/>
            <w:r w:rsidR="00CC4EE6" w:rsidRPr="00CC4EE6">
              <w:rPr>
                <w:sz w:val="19"/>
                <w:szCs w:val="19"/>
              </w:rPr>
              <w:t xml:space="preserve"> postavitvi, IBM DB2 in IBM RACF.</w:t>
            </w:r>
          </w:p>
          <w:p w:rsidR="00B75F81" w:rsidRPr="00B75F81" w:rsidRDefault="00B75F81" w:rsidP="002B577B">
            <w:pPr>
              <w:pStyle w:val="Glava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B75F81" w:rsidRPr="00B75F81" w:rsidRDefault="00B75F81" w:rsidP="00B1234E">
            <w:pPr>
              <w:pStyle w:val="Glava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B75F81">
              <w:rPr>
                <w:sz w:val="16"/>
                <w:szCs w:val="16"/>
              </w:rPr>
              <w:t xml:space="preserve">(min. </w:t>
            </w:r>
            <w:r w:rsidR="00B1234E">
              <w:rPr>
                <w:sz w:val="16"/>
                <w:szCs w:val="16"/>
              </w:rPr>
              <w:t>8</w:t>
            </w:r>
            <w:r w:rsidRPr="00B75F81">
              <w:rPr>
                <w:sz w:val="16"/>
                <w:szCs w:val="16"/>
              </w:rPr>
              <w:t>0 čl/dni)</w:t>
            </w:r>
          </w:p>
        </w:tc>
        <w:tc>
          <w:tcPr>
            <w:tcW w:w="1134" w:type="dxa"/>
            <w:shd w:val="clear" w:color="auto" w:fill="C6E6A2"/>
            <w:vAlign w:val="center"/>
          </w:tcPr>
          <w:p w:rsidR="002F2ECB" w:rsidRPr="004D0A69" w:rsidRDefault="002F2ECB" w:rsidP="002F2ECB">
            <w:pPr>
              <w:jc w:val="center"/>
              <w:rPr>
                <w:sz w:val="20"/>
                <w:szCs w:val="20"/>
              </w:rPr>
            </w:pPr>
            <w:r w:rsidRPr="004D0A69">
              <w:rPr>
                <w:sz w:val="20"/>
                <w:szCs w:val="20"/>
              </w:rPr>
              <w:t>Št. čl/dni izkušenj</w:t>
            </w:r>
          </w:p>
        </w:tc>
        <w:tc>
          <w:tcPr>
            <w:tcW w:w="6521" w:type="dxa"/>
            <w:gridSpan w:val="3"/>
            <w:shd w:val="clear" w:color="auto" w:fill="C6E6A2"/>
            <w:vAlign w:val="center"/>
          </w:tcPr>
          <w:p w:rsidR="00872B2D" w:rsidRDefault="002F2ECB" w:rsidP="0008628A">
            <w:pPr>
              <w:jc w:val="center"/>
              <w:rPr>
                <w:sz w:val="22"/>
                <w:szCs w:val="22"/>
              </w:rPr>
            </w:pPr>
            <w:r w:rsidRPr="005E47D3">
              <w:rPr>
                <w:b/>
                <w:sz w:val="22"/>
                <w:szCs w:val="22"/>
              </w:rPr>
              <w:t xml:space="preserve">Opis delovnih izkušenj </w:t>
            </w:r>
            <w:r w:rsidR="004D0A69" w:rsidRPr="00872B2D">
              <w:rPr>
                <w:sz w:val="22"/>
                <w:szCs w:val="22"/>
              </w:rPr>
              <w:t xml:space="preserve">in </w:t>
            </w:r>
          </w:p>
          <w:p w:rsidR="002F2ECB" w:rsidRPr="0008628A" w:rsidRDefault="002F2ECB" w:rsidP="001D2840">
            <w:pPr>
              <w:jc w:val="center"/>
              <w:rPr>
                <w:sz w:val="20"/>
                <w:szCs w:val="20"/>
              </w:rPr>
            </w:pPr>
            <w:r w:rsidRPr="0008628A">
              <w:rPr>
                <w:sz w:val="20"/>
                <w:szCs w:val="20"/>
              </w:rPr>
              <w:t>ter navedba odgovorne osebe, ki lahko te izkušnje potrdi</w:t>
            </w:r>
            <w:r>
              <w:rPr>
                <w:sz w:val="20"/>
                <w:szCs w:val="20"/>
              </w:rPr>
              <w:t>,</w:t>
            </w:r>
            <w:r w:rsidRPr="0008628A">
              <w:rPr>
                <w:sz w:val="20"/>
                <w:szCs w:val="20"/>
              </w:rPr>
              <w:t xml:space="preserve"> tel. št.</w:t>
            </w:r>
          </w:p>
        </w:tc>
      </w:tr>
      <w:tr w:rsidR="002F2ECB" w:rsidRPr="0008628A" w:rsidTr="002B577B">
        <w:trPr>
          <w:trHeight w:val="2651"/>
        </w:trPr>
        <w:tc>
          <w:tcPr>
            <w:tcW w:w="1951" w:type="dxa"/>
            <w:vMerge/>
            <w:shd w:val="clear" w:color="auto" w:fill="C6E6A2"/>
            <w:vAlign w:val="center"/>
          </w:tcPr>
          <w:p w:rsidR="002F2ECB" w:rsidRPr="00CC4EE6" w:rsidRDefault="002F2ECB" w:rsidP="002F2ECB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ECB" w:rsidRPr="0008628A" w:rsidRDefault="002F2ECB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2F2ECB" w:rsidRPr="0008628A" w:rsidRDefault="002F2ECB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10"/>
          </w:p>
        </w:tc>
      </w:tr>
      <w:tr w:rsidR="00CC4EE6" w:rsidRPr="0008628A" w:rsidTr="00BE4A17">
        <w:trPr>
          <w:trHeight w:val="1550"/>
        </w:trPr>
        <w:tc>
          <w:tcPr>
            <w:tcW w:w="1951" w:type="dxa"/>
            <w:shd w:val="clear" w:color="auto" w:fill="C6E6A2"/>
            <w:vAlign w:val="center"/>
          </w:tcPr>
          <w:p w:rsidR="00CC4EE6" w:rsidRDefault="00CC4EE6" w:rsidP="00872B2D">
            <w:pPr>
              <w:rPr>
                <w:sz w:val="19"/>
                <w:szCs w:val="19"/>
              </w:rPr>
            </w:pPr>
            <w:r w:rsidRPr="00CC4EE6">
              <w:rPr>
                <w:sz w:val="19"/>
                <w:szCs w:val="19"/>
              </w:rPr>
              <w:t xml:space="preserve">Izkušnje delavca s programiranjem </w:t>
            </w:r>
            <w:r w:rsidRPr="00CC4EE6">
              <w:rPr>
                <w:b/>
                <w:sz w:val="19"/>
                <w:szCs w:val="19"/>
              </w:rPr>
              <w:t>programskih knjižnic</w:t>
            </w:r>
            <w:r w:rsidRPr="00CC4EE6">
              <w:rPr>
                <w:sz w:val="19"/>
                <w:szCs w:val="19"/>
              </w:rPr>
              <w:t xml:space="preserve"> z uporabo </w:t>
            </w:r>
            <w:proofErr w:type="spellStart"/>
            <w:r w:rsidRPr="00CC4EE6">
              <w:rPr>
                <w:sz w:val="19"/>
                <w:szCs w:val="19"/>
              </w:rPr>
              <w:t>informac</w:t>
            </w:r>
            <w:proofErr w:type="spellEnd"/>
            <w:r w:rsidRPr="00CC4EE6">
              <w:rPr>
                <w:sz w:val="19"/>
                <w:szCs w:val="19"/>
              </w:rPr>
              <w:t xml:space="preserve">. </w:t>
            </w:r>
            <w:proofErr w:type="spellStart"/>
            <w:r w:rsidRPr="00CC4EE6">
              <w:rPr>
                <w:sz w:val="19"/>
                <w:szCs w:val="19"/>
              </w:rPr>
              <w:t>infrastr</w:t>
            </w:r>
            <w:proofErr w:type="spellEnd"/>
            <w:r w:rsidRPr="00CC4EE6">
              <w:rPr>
                <w:sz w:val="19"/>
                <w:szCs w:val="19"/>
              </w:rPr>
              <w:t xml:space="preserve">. Microsoft Windows, Microsoft .NET </w:t>
            </w:r>
            <w:proofErr w:type="spellStart"/>
            <w:r w:rsidRPr="00CC4EE6">
              <w:rPr>
                <w:sz w:val="19"/>
                <w:szCs w:val="19"/>
              </w:rPr>
              <w:t>Framework</w:t>
            </w:r>
            <w:proofErr w:type="spellEnd"/>
            <w:r w:rsidRPr="00CC4EE6">
              <w:rPr>
                <w:sz w:val="19"/>
                <w:szCs w:val="19"/>
              </w:rPr>
              <w:t xml:space="preserve">, </w:t>
            </w:r>
            <w:proofErr w:type="spellStart"/>
            <w:r w:rsidRPr="00CC4EE6">
              <w:rPr>
                <w:sz w:val="19"/>
                <w:szCs w:val="19"/>
              </w:rPr>
              <w:t>medprogramje</w:t>
            </w:r>
            <w:proofErr w:type="spellEnd"/>
            <w:r w:rsidRPr="00CC4EE6">
              <w:rPr>
                <w:sz w:val="19"/>
                <w:szCs w:val="19"/>
              </w:rPr>
              <w:t xml:space="preserve"> za pametne kartice, ki se uporabljajo za hrambo digitalnih potrdil in gonilnike za čitalnike tipa PC/SC.</w:t>
            </w:r>
          </w:p>
          <w:p w:rsidR="00B75F81" w:rsidRPr="00B75F81" w:rsidRDefault="00B75F81" w:rsidP="00872B2D">
            <w:pPr>
              <w:rPr>
                <w:sz w:val="16"/>
                <w:szCs w:val="16"/>
              </w:rPr>
            </w:pPr>
          </w:p>
          <w:p w:rsidR="00B75F81" w:rsidRPr="00CC4EE6" w:rsidRDefault="00B1234E" w:rsidP="00B75F81">
            <w:pPr>
              <w:rPr>
                <w:sz w:val="19"/>
                <w:szCs w:val="19"/>
              </w:rPr>
            </w:pPr>
            <w:r>
              <w:rPr>
                <w:sz w:val="16"/>
                <w:szCs w:val="16"/>
              </w:rPr>
              <w:t>(min. 6</w:t>
            </w:r>
            <w:r w:rsidR="00B75F81" w:rsidRPr="00B75F81">
              <w:rPr>
                <w:sz w:val="16"/>
                <w:szCs w:val="16"/>
              </w:rPr>
              <w:t>0 čl/dni)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EE6" w:rsidRPr="0008628A" w:rsidRDefault="00CC4EE6" w:rsidP="003D6061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CC4EE6" w:rsidRPr="0008628A" w:rsidRDefault="00CC4EE6" w:rsidP="003D6061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</w:p>
        </w:tc>
      </w:tr>
      <w:tr w:rsidR="00CC4EE6" w:rsidRPr="0008628A" w:rsidTr="00CC4EE6">
        <w:trPr>
          <w:trHeight w:val="3118"/>
        </w:trPr>
        <w:tc>
          <w:tcPr>
            <w:tcW w:w="1951" w:type="dxa"/>
            <w:shd w:val="clear" w:color="auto" w:fill="C6E6A2"/>
            <w:vAlign w:val="center"/>
          </w:tcPr>
          <w:p w:rsidR="00CC4EE6" w:rsidRDefault="00CC4EE6" w:rsidP="00CC4EE6">
            <w:pPr>
              <w:rPr>
                <w:sz w:val="19"/>
                <w:szCs w:val="19"/>
              </w:rPr>
            </w:pPr>
            <w:r w:rsidRPr="00CC4EE6">
              <w:rPr>
                <w:sz w:val="19"/>
                <w:szCs w:val="19"/>
              </w:rPr>
              <w:lastRenderedPageBreak/>
              <w:t>Izk</w:t>
            </w:r>
            <w:r w:rsidR="00A91506">
              <w:rPr>
                <w:sz w:val="19"/>
                <w:szCs w:val="19"/>
              </w:rPr>
              <w:t xml:space="preserve">ušnje delavca s programiranjem </w:t>
            </w:r>
            <w:r w:rsidRPr="00CC4EE6">
              <w:rPr>
                <w:b/>
                <w:sz w:val="19"/>
                <w:szCs w:val="19"/>
              </w:rPr>
              <w:t>spletnih portalov</w:t>
            </w:r>
            <w:r w:rsidRPr="00CC4EE6">
              <w:rPr>
                <w:sz w:val="19"/>
                <w:szCs w:val="19"/>
              </w:rPr>
              <w:t xml:space="preserve"> z uporabo </w:t>
            </w:r>
            <w:proofErr w:type="spellStart"/>
            <w:r w:rsidRPr="00CC4EE6">
              <w:rPr>
                <w:sz w:val="19"/>
                <w:szCs w:val="19"/>
              </w:rPr>
              <w:t>informac</w:t>
            </w:r>
            <w:proofErr w:type="spellEnd"/>
            <w:r w:rsidRPr="00CC4EE6">
              <w:rPr>
                <w:sz w:val="19"/>
                <w:szCs w:val="19"/>
              </w:rPr>
              <w:t xml:space="preserve">. </w:t>
            </w:r>
            <w:proofErr w:type="spellStart"/>
            <w:r w:rsidRPr="00CC4EE6">
              <w:rPr>
                <w:sz w:val="19"/>
                <w:szCs w:val="19"/>
              </w:rPr>
              <w:t>infrastr</w:t>
            </w:r>
            <w:proofErr w:type="spellEnd"/>
            <w:r w:rsidRPr="00CC4EE6">
              <w:rPr>
                <w:sz w:val="19"/>
                <w:szCs w:val="19"/>
              </w:rPr>
              <w:t xml:space="preserve">. IBM z/OS v </w:t>
            </w:r>
            <w:proofErr w:type="spellStart"/>
            <w:r w:rsidRPr="00CC4EE6">
              <w:rPr>
                <w:sz w:val="19"/>
                <w:szCs w:val="19"/>
              </w:rPr>
              <w:t>sysplex</w:t>
            </w:r>
            <w:proofErr w:type="spellEnd"/>
            <w:r w:rsidRPr="00CC4EE6">
              <w:rPr>
                <w:sz w:val="19"/>
                <w:szCs w:val="19"/>
              </w:rPr>
              <w:t xml:space="preserve"> postavitvi, IBM Portal Server, IBM </w:t>
            </w:r>
            <w:proofErr w:type="spellStart"/>
            <w:r w:rsidRPr="00CC4EE6">
              <w:rPr>
                <w:sz w:val="19"/>
                <w:szCs w:val="19"/>
              </w:rPr>
              <w:t>Websphere</w:t>
            </w:r>
            <w:proofErr w:type="spellEnd"/>
            <w:r w:rsidRPr="00CC4EE6">
              <w:rPr>
                <w:sz w:val="19"/>
                <w:szCs w:val="19"/>
              </w:rPr>
              <w:t xml:space="preserve"> </w:t>
            </w:r>
            <w:proofErr w:type="spellStart"/>
            <w:r w:rsidRPr="00CC4EE6">
              <w:rPr>
                <w:sz w:val="19"/>
                <w:szCs w:val="19"/>
              </w:rPr>
              <w:t>Application</w:t>
            </w:r>
            <w:proofErr w:type="spellEnd"/>
            <w:r w:rsidRPr="00CC4EE6">
              <w:rPr>
                <w:sz w:val="19"/>
                <w:szCs w:val="19"/>
              </w:rPr>
              <w:t xml:space="preserve"> Server, IBM DB2 in IBM Tivoli </w:t>
            </w:r>
            <w:proofErr w:type="spellStart"/>
            <w:r w:rsidRPr="00CC4EE6">
              <w:rPr>
                <w:sz w:val="19"/>
                <w:szCs w:val="19"/>
              </w:rPr>
              <w:t>Directory</w:t>
            </w:r>
            <w:proofErr w:type="spellEnd"/>
            <w:r w:rsidRPr="00CC4EE6">
              <w:rPr>
                <w:sz w:val="19"/>
                <w:szCs w:val="19"/>
              </w:rPr>
              <w:t xml:space="preserve"> Server.</w:t>
            </w:r>
          </w:p>
          <w:p w:rsidR="00B75F81" w:rsidRPr="00B75F81" w:rsidRDefault="00B75F81" w:rsidP="00CC4EE6">
            <w:pPr>
              <w:rPr>
                <w:sz w:val="16"/>
                <w:szCs w:val="16"/>
              </w:rPr>
            </w:pPr>
          </w:p>
          <w:p w:rsidR="00B75F81" w:rsidRPr="00CC4EE6" w:rsidRDefault="00B1234E" w:rsidP="00CC4EE6">
            <w:pPr>
              <w:rPr>
                <w:sz w:val="19"/>
                <w:szCs w:val="19"/>
              </w:rPr>
            </w:pPr>
            <w:r>
              <w:rPr>
                <w:sz w:val="16"/>
                <w:szCs w:val="16"/>
              </w:rPr>
              <w:t>(min. 8</w:t>
            </w:r>
            <w:r w:rsidR="00B75F81" w:rsidRPr="00B75F81">
              <w:rPr>
                <w:sz w:val="16"/>
                <w:szCs w:val="16"/>
              </w:rPr>
              <w:t>0 čl/dni)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EE6" w:rsidRPr="0008628A" w:rsidRDefault="00CC4EE6" w:rsidP="003D6061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CC4EE6" w:rsidRPr="0008628A" w:rsidRDefault="00CC4EE6" w:rsidP="003D6061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</w:p>
        </w:tc>
      </w:tr>
    </w:tbl>
    <w:p w:rsidR="0008628A" w:rsidRDefault="0008628A" w:rsidP="0008628A">
      <w:pPr>
        <w:jc w:val="both"/>
        <w:rPr>
          <w:sz w:val="18"/>
          <w:szCs w:val="18"/>
        </w:rPr>
      </w:pPr>
    </w:p>
    <w:p w:rsidR="00CC4EE6" w:rsidRPr="0008628A" w:rsidRDefault="00CC4EE6" w:rsidP="0008628A">
      <w:pPr>
        <w:jc w:val="both"/>
        <w:rPr>
          <w:sz w:val="18"/>
          <w:szCs w:val="18"/>
        </w:rPr>
      </w:pPr>
    </w:p>
    <w:p w:rsidR="0008628A" w:rsidRPr="0008628A" w:rsidRDefault="0008628A" w:rsidP="0008628A">
      <w:pPr>
        <w:jc w:val="both"/>
        <w:rPr>
          <w:sz w:val="18"/>
          <w:szCs w:val="18"/>
        </w:rPr>
      </w:pPr>
      <w:r w:rsidRPr="0008628A">
        <w:rPr>
          <w:sz w:val="18"/>
          <w:szCs w:val="18"/>
        </w:rPr>
        <w:t xml:space="preserve">*Tabela se izpolni za vsakega ponujenega </w:t>
      </w:r>
      <w:r w:rsidR="00027CC0">
        <w:rPr>
          <w:sz w:val="18"/>
          <w:szCs w:val="18"/>
        </w:rPr>
        <w:t>delavca</w:t>
      </w:r>
      <w:r w:rsidRPr="0008628A">
        <w:rPr>
          <w:sz w:val="18"/>
          <w:szCs w:val="18"/>
        </w:rPr>
        <w:t xml:space="preserve"> posebej. Tabela se kopira v tolikšnem številu, kolikor </w:t>
      </w:r>
      <w:r w:rsidR="00027CC0">
        <w:rPr>
          <w:sz w:val="18"/>
          <w:szCs w:val="18"/>
        </w:rPr>
        <w:t>delavcev</w:t>
      </w:r>
      <w:r w:rsidRPr="0008628A">
        <w:rPr>
          <w:sz w:val="18"/>
          <w:szCs w:val="18"/>
        </w:rPr>
        <w:t xml:space="preserve"> ponudnik ponudi.</w:t>
      </w:r>
    </w:p>
    <w:p w:rsidR="0008628A" w:rsidRDefault="0008628A" w:rsidP="0008628A">
      <w:pPr>
        <w:jc w:val="both"/>
        <w:rPr>
          <w:sz w:val="18"/>
          <w:szCs w:val="18"/>
        </w:rPr>
      </w:pPr>
    </w:p>
    <w:p w:rsidR="002F2ECB" w:rsidRPr="0008628A" w:rsidRDefault="002F2ECB" w:rsidP="0008628A">
      <w:pPr>
        <w:jc w:val="both"/>
        <w:rPr>
          <w:sz w:val="18"/>
          <w:szCs w:val="18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CC4EE6" w:rsidRDefault="00CC4EE6" w:rsidP="0008628A">
      <w:pPr>
        <w:jc w:val="both"/>
        <w:rPr>
          <w:sz w:val="22"/>
          <w:szCs w:val="22"/>
        </w:rPr>
      </w:pPr>
    </w:p>
    <w:p w:rsidR="00CC4EE6" w:rsidRDefault="00CC4EE6" w:rsidP="0008628A">
      <w:pPr>
        <w:jc w:val="both"/>
        <w:rPr>
          <w:sz w:val="22"/>
          <w:szCs w:val="22"/>
        </w:rPr>
      </w:pPr>
    </w:p>
    <w:sectPr w:rsidR="00CC4EE6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A9" w:rsidRDefault="007802A9" w:rsidP="002F2430">
      <w:r>
        <w:separator/>
      </w:r>
    </w:p>
  </w:endnote>
  <w:endnote w:type="continuationSeparator" w:id="0">
    <w:p w:rsidR="007802A9" w:rsidRDefault="007802A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02A9" w:rsidRPr="002F2430" w:rsidRDefault="007802A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6329C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6329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802A9" w:rsidRPr="002F2430" w:rsidRDefault="007802A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A9" w:rsidRDefault="007802A9" w:rsidP="002F2430">
      <w:r>
        <w:separator/>
      </w:r>
    </w:p>
  </w:footnote>
  <w:footnote w:type="continuationSeparator" w:id="0">
    <w:p w:rsidR="007802A9" w:rsidRDefault="007802A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A9" w:rsidRPr="002F2430" w:rsidRDefault="007802A9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2B577B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7CC0"/>
    <w:rsid w:val="0008628A"/>
    <w:rsid w:val="00090B9D"/>
    <w:rsid w:val="000975DD"/>
    <w:rsid w:val="000B6913"/>
    <w:rsid w:val="001451F8"/>
    <w:rsid w:val="00155905"/>
    <w:rsid w:val="001D2840"/>
    <w:rsid w:val="00215C02"/>
    <w:rsid w:val="0026329C"/>
    <w:rsid w:val="002B577B"/>
    <w:rsid w:val="002F2430"/>
    <w:rsid w:val="002F2ECB"/>
    <w:rsid w:val="003461DF"/>
    <w:rsid w:val="003E7A53"/>
    <w:rsid w:val="004A120A"/>
    <w:rsid w:val="004D0A69"/>
    <w:rsid w:val="004D1ECF"/>
    <w:rsid w:val="00567940"/>
    <w:rsid w:val="005E47D3"/>
    <w:rsid w:val="006806D7"/>
    <w:rsid w:val="00702FAD"/>
    <w:rsid w:val="00711949"/>
    <w:rsid w:val="007802A9"/>
    <w:rsid w:val="0079705F"/>
    <w:rsid w:val="00872B2D"/>
    <w:rsid w:val="00894F75"/>
    <w:rsid w:val="009A6FEA"/>
    <w:rsid w:val="009E3F98"/>
    <w:rsid w:val="00A91506"/>
    <w:rsid w:val="00B1234E"/>
    <w:rsid w:val="00B25FB9"/>
    <w:rsid w:val="00B75F81"/>
    <w:rsid w:val="00BE4A17"/>
    <w:rsid w:val="00C939EA"/>
    <w:rsid w:val="00C95EDD"/>
    <w:rsid w:val="00CC4EE6"/>
    <w:rsid w:val="00CF6E7E"/>
    <w:rsid w:val="00D049BA"/>
    <w:rsid w:val="00D13E7C"/>
    <w:rsid w:val="00D86291"/>
    <w:rsid w:val="00D94373"/>
    <w:rsid w:val="00ED2F82"/>
    <w:rsid w:val="00F73BA9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85581BCA.dotm</Template>
  <TotalTime>113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41</cp:revision>
  <cp:lastPrinted>2018-04-19T09:11:00Z</cp:lastPrinted>
  <dcterms:created xsi:type="dcterms:W3CDTF">2015-03-23T08:28:00Z</dcterms:created>
  <dcterms:modified xsi:type="dcterms:W3CDTF">2018-04-19T09:11:00Z</dcterms:modified>
</cp:coreProperties>
</file>